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C2D8A" w14:textId="77777777" w:rsidR="005D6821" w:rsidRDefault="005D6821" w:rsidP="005D682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DEKON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EBBCF24" w14:textId="77777777" w:rsidR="005D6821" w:rsidRDefault="005D6821" w:rsidP="005D682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York. Yeoman.</w:t>
      </w:r>
    </w:p>
    <w:p w14:paraId="460660E9" w14:textId="77777777" w:rsidR="005D6821" w:rsidRDefault="005D6821" w:rsidP="005D682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DC09365" w14:textId="77777777" w:rsidR="005D6821" w:rsidRDefault="005D6821" w:rsidP="005D682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FE39834" w14:textId="77777777" w:rsidR="005D6821" w:rsidRDefault="005D6821" w:rsidP="005D682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Christopher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Lofthous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clerk(q.v.), brought a plaint of debt against him and</w:t>
      </w:r>
    </w:p>
    <w:p w14:paraId="3952EF50" w14:textId="77777777" w:rsidR="005D6821" w:rsidRDefault="005D6821" w:rsidP="005D682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William Johnson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Upsall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as the executors of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Roos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and also</w:t>
      </w:r>
      <w:proofErr w:type="gramEnd"/>
    </w:p>
    <w:p w14:paraId="3DB3A388" w14:textId="77777777" w:rsidR="005D6821" w:rsidRDefault="005D6821" w:rsidP="005D682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Hallowes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Prior of Holy Trinity, York.</w:t>
      </w:r>
    </w:p>
    <w:p w14:paraId="2F957F95" w14:textId="77777777" w:rsidR="005D6821" w:rsidRDefault="005D6821" w:rsidP="005D6821">
      <w:pPr>
        <w:pStyle w:val="NoSpacing"/>
        <w:ind w:left="1440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54C558B" w14:textId="77777777" w:rsidR="005D6821" w:rsidRDefault="005D6821" w:rsidP="005D682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C7A63E1" w14:textId="77777777" w:rsidR="005D6821" w:rsidRDefault="005D6821" w:rsidP="005D682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E5672EC" w14:textId="77777777" w:rsidR="005D6821" w:rsidRDefault="005D6821" w:rsidP="005D682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11 September 2021</w:t>
      </w:r>
    </w:p>
    <w:p w14:paraId="565FFD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5D0E7" w14:textId="77777777" w:rsidR="005D6821" w:rsidRDefault="005D6821" w:rsidP="009139A6">
      <w:r>
        <w:separator/>
      </w:r>
    </w:p>
  </w:endnote>
  <w:endnote w:type="continuationSeparator" w:id="0">
    <w:p w14:paraId="3FB5596C" w14:textId="77777777" w:rsidR="005D6821" w:rsidRDefault="005D68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B29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7E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59D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B296E" w14:textId="77777777" w:rsidR="005D6821" w:rsidRDefault="005D6821" w:rsidP="009139A6">
      <w:r>
        <w:separator/>
      </w:r>
    </w:p>
  </w:footnote>
  <w:footnote w:type="continuationSeparator" w:id="0">
    <w:p w14:paraId="40F1177D" w14:textId="77777777" w:rsidR="005D6821" w:rsidRDefault="005D68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394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83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A95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821"/>
    <w:rsid w:val="000666E0"/>
    <w:rsid w:val="002510B7"/>
    <w:rsid w:val="005C130B"/>
    <w:rsid w:val="005D682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FA177"/>
  <w15:chartTrackingRefBased/>
  <w15:docId w15:val="{D99197FA-168C-49A4-965C-BD3AD5105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D68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2021-10-24T20:05:00Z</dcterms:created>
  <dcterms:modified xsi:type="dcterms:W3CDTF">2021-10-24T20:06:00Z</dcterms:modified>
</cp:coreProperties>
</file>